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7E6B" w:rsidRDefault="000E7E6B" w:rsidP="004D128E">
      <w:pPr>
        <w:pStyle w:val="Title"/>
        <w:jc w:val="left"/>
      </w:pPr>
    </w:p>
    <w:p w:rsidR="000E7E6B" w:rsidRPr="00CC71BE" w:rsidRDefault="000E7E6B" w:rsidP="004D128E">
      <w:pPr>
        <w:pStyle w:val="Title"/>
        <w:jc w:val="left"/>
      </w:pPr>
      <w:r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alt="3зуб" style="position:absolute;margin-left:225pt;margin-top:-9pt;width:36.6pt;height:50.4pt;z-index:251658240;visibility:visible">
            <v:imagedata r:id="rId7" o:title=""/>
          </v:shape>
        </w:pict>
      </w:r>
    </w:p>
    <w:p w:rsidR="000E7E6B" w:rsidRPr="00CC71BE" w:rsidRDefault="000E7E6B" w:rsidP="004D128E">
      <w:pPr>
        <w:pStyle w:val="Title"/>
        <w:jc w:val="left"/>
        <w:rPr>
          <w:b w:val="0"/>
        </w:rPr>
      </w:pPr>
    </w:p>
    <w:p w:rsidR="000E7E6B" w:rsidRPr="00CC71BE" w:rsidRDefault="000E7E6B" w:rsidP="004D128E">
      <w:pPr>
        <w:pStyle w:val="Title"/>
        <w:rPr>
          <w:b w:val="0"/>
        </w:rPr>
      </w:pPr>
    </w:p>
    <w:p w:rsidR="000E7E6B" w:rsidRPr="005D4AD5" w:rsidRDefault="000E7E6B" w:rsidP="004D128E">
      <w:pPr>
        <w:pStyle w:val="Title"/>
        <w:rPr>
          <w:szCs w:val="28"/>
        </w:rPr>
      </w:pPr>
      <w:r w:rsidRPr="005D4AD5">
        <w:rPr>
          <w:szCs w:val="28"/>
        </w:rPr>
        <w:t>ЛУБЕНСЬКА МІСЬКА РАДА</w:t>
      </w:r>
    </w:p>
    <w:p w:rsidR="000E7E6B" w:rsidRPr="005D4AD5" w:rsidRDefault="000E7E6B" w:rsidP="004D128E">
      <w:pPr>
        <w:pStyle w:val="Title"/>
        <w:rPr>
          <w:szCs w:val="28"/>
        </w:rPr>
      </w:pPr>
      <w:r w:rsidRPr="005D4AD5">
        <w:rPr>
          <w:szCs w:val="28"/>
        </w:rPr>
        <w:t>ПОЛТАВСЬКОЇ ОБЛАСТІ</w:t>
      </w:r>
    </w:p>
    <w:p w:rsidR="000E7E6B" w:rsidRPr="00555B39" w:rsidRDefault="000E7E6B" w:rsidP="004D128E">
      <w:pPr>
        <w:pStyle w:val="Title"/>
        <w:rPr>
          <w:sz w:val="12"/>
          <w:szCs w:val="12"/>
        </w:rPr>
      </w:pPr>
    </w:p>
    <w:p w:rsidR="000E7E6B" w:rsidRPr="0018669D" w:rsidRDefault="000E7E6B" w:rsidP="0018669D">
      <w:pPr>
        <w:pStyle w:val="Heading1"/>
        <w:spacing w:before="0"/>
        <w:jc w:val="center"/>
        <w:rPr>
          <w:rFonts w:ascii="Times New Roman" w:hAnsi="Times New Roman"/>
          <w:b w:val="0"/>
          <w:color w:val="auto"/>
        </w:rPr>
      </w:pPr>
      <w:r w:rsidRPr="0018669D">
        <w:rPr>
          <w:rFonts w:ascii="Times New Roman" w:hAnsi="Times New Roman"/>
          <w:b w:val="0"/>
          <w:color w:val="auto"/>
        </w:rPr>
        <w:t>(двадцять п'ята  сесія сьомого скликання )</w:t>
      </w:r>
    </w:p>
    <w:p w:rsidR="000E7E6B" w:rsidRPr="0018669D" w:rsidRDefault="000E7E6B" w:rsidP="0018669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E7E6B" w:rsidRPr="0018669D" w:rsidRDefault="000E7E6B" w:rsidP="0018669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8669D">
        <w:rPr>
          <w:rFonts w:ascii="Times New Roman" w:hAnsi="Times New Roman"/>
          <w:b/>
          <w:sz w:val="28"/>
          <w:szCs w:val="28"/>
        </w:rPr>
        <w:t>РІШЕННЯ</w:t>
      </w:r>
    </w:p>
    <w:p w:rsidR="000E7E6B" w:rsidRPr="0018669D" w:rsidRDefault="000E7E6B" w:rsidP="0018669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E7E6B" w:rsidRPr="0018669D" w:rsidRDefault="000E7E6B" w:rsidP="0018669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8669D">
        <w:rPr>
          <w:rFonts w:ascii="Times New Roman" w:hAnsi="Times New Roman"/>
          <w:sz w:val="28"/>
          <w:szCs w:val="28"/>
        </w:rPr>
        <w:t xml:space="preserve">  16  листопада  2017 року</w:t>
      </w:r>
    </w:p>
    <w:p w:rsidR="000E7E6B" w:rsidRPr="0018669D" w:rsidRDefault="000E7E6B" w:rsidP="0018669D">
      <w:pPr>
        <w:pStyle w:val="Heading2"/>
        <w:tabs>
          <w:tab w:val="left" w:pos="585"/>
        </w:tabs>
        <w:spacing w:before="0"/>
        <w:rPr>
          <w:rFonts w:ascii="Times New Roman" w:hAnsi="Times New Roman"/>
          <w:b w:val="0"/>
          <w:sz w:val="28"/>
          <w:szCs w:val="28"/>
        </w:rPr>
      </w:pPr>
    </w:p>
    <w:p w:rsidR="000E7E6B" w:rsidRPr="0018669D" w:rsidRDefault="000E7E6B" w:rsidP="0018669D">
      <w:pPr>
        <w:pStyle w:val="Heading2"/>
        <w:tabs>
          <w:tab w:val="left" w:pos="585"/>
        </w:tabs>
        <w:spacing w:before="0"/>
        <w:rPr>
          <w:rFonts w:ascii="Times New Roman" w:hAnsi="Times New Roman"/>
          <w:color w:val="auto"/>
          <w:sz w:val="28"/>
          <w:szCs w:val="28"/>
        </w:rPr>
      </w:pPr>
      <w:r w:rsidRPr="0018669D">
        <w:rPr>
          <w:rFonts w:ascii="Times New Roman" w:hAnsi="Times New Roman"/>
          <w:color w:val="auto"/>
          <w:sz w:val="28"/>
          <w:szCs w:val="28"/>
        </w:rPr>
        <w:t xml:space="preserve">Про затвердження програми </w:t>
      </w:r>
    </w:p>
    <w:p w:rsidR="000E7E6B" w:rsidRPr="0018669D" w:rsidRDefault="000E7E6B" w:rsidP="0018669D">
      <w:pPr>
        <w:pStyle w:val="Heading2"/>
        <w:tabs>
          <w:tab w:val="left" w:pos="585"/>
        </w:tabs>
        <w:spacing w:before="0"/>
        <w:rPr>
          <w:rFonts w:ascii="Times New Roman" w:hAnsi="Times New Roman"/>
          <w:bCs w:val="0"/>
          <w:color w:val="auto"/>
          <w:sz w:val="28"/>
          <w:szCs w:val="28"/>
        </w:rPr>
      </w:pPr>
      <w:r w:rsidRPr="0018669D">
        <w:rPr>
          <w:rFonts w:ascii="Times New Roman" w:hAnsi="Times New Roman"/>
          <w:color w:val="auto"/>
          <w:sz w:val="28"/>
          <w:szCs w:val="28"/>
        </w:rPr>
        <w:t>ф</w:t>
      </w:r>
      <w:r w:rsidRPr="0018669D">
        <w:rPr>
          <w:rFonts w:ascii="Times New Roman" w:hAnsi="Times New Roman"/>
          <w:bCs w:val="0"/>
          <w:color w:val="auto"/>
          <w:sz w:val="28"/>
          <w:szCs w:val="28"/>
          <w:lang w:val="uk-UA"/>
        </w:rPr>
        <w:t xml:space="preserve">інансової підтримки комунального </w:t>
      </w:r>
    </w:p>
    <w:p w:rsidR="000E7E6B" w:rsidRPr="0018669D" w:rsidRDefault="000E7E6B" w:rsidP="0018669D">
      <w:pPr>
        <w:pStyle w:val="Heading2"/>
        <w:tabs>
          <w:tab w:val="left" w:pos="585"/>
        </w:tabs>
        <w:spacing w:before="0"/>
        <w:rPr>
          <w:rFonts w:ascii="Times New Roman" w:hAnsi="Times New Roman"/>
          <w:bCs w:val="0"/>
          <w:color w:val="auto"/>
          <w:sz w:val="28"/>
          <w:szCs w:val="28"/>
        </w:rPr>
      </w:pPr>
      <w:r w:rsidRPr="0018669D">
        <w:rPr>
          <w:rFonts w:ascii="Times New Roman" w:hAnsi="Times New Roman"/>
          <w:bCs w:val="0"/>
          <w:color w:val="auto"/>
          <w:sz w:val="28"/>
          <w:szCs w:val="28"/>
          <w:lang w:val="uk-UA"/>
        </w:rPr>
        <w:t xml:space="preserve">підприємства «Лубни-водоканал» </w:t>
      </w:r>
    </w:p>
    <w:p w:rsidR="000E7E6B" w:rsidRPr="0018669D" w:rsidRDefault="000E7E6B" w:rsidP="0018669D">
      <w:pPr>
        <w:pStyle w:val="Heading2"/>
        <w:tabs>
          <w:tab w:val="left" w:pos="585"/>
        </w:tabs>
        <w:spacing w:before="0"/>
        <w:rPr>
          <w:rFonts w:ascii="Times New Roman" w:hAnsi="Times New Roman"/>
          <w:color w:val="auto"/>
          <w:sz w:val="28"/>
          <w:szCs w:val="28"/>
          <w:lang w:val="uk-UA"/>
        </w:rPr>
      </w:pPr>
      <w:r w:rsidRPr="0018669D">
        <w:rPr>
          <w:rFonts w:ascii="Times New Roman" w:hAnsi="Times New Roman"/>
          <w:bCs w:val="0"/>
          <w:color w:val="auto"/>
          <w:sz w:val="28"/>
          <w:szCs w:val="28"/>
          <w:lang w:val="uk-UA"/>
        </w:rPr>
        <w:t>Лубенської міської ради на 2018-2020 роки</w:t>
      </w:r>
    </w:p>
    <w:p w:rsidR="000E7E6B" w:rsidRPr="0018669D" w:rsidRDefault="000E7E6B" w:rsidP="0018669D">
      <w:pPr>
        <w:pStyle w:val="BodyText"/>
        <w:spacing w:after="0" w:line="240" w:lineRule="auto"/>
        <w:rPr>
          <w:rFonts w:ascii="Times New Roman" w:hAnsi="Times New Roman"/>
          <w:sz w:val="28"/>
          <w:szCs w:val="28"/>
        </w:rPr>
      </w:pPr>
      <w:r w:rsidRPr="0018669D">
        <w:rPr>
          <w:rFonts w:ascii="Times New Roman" w:hAnsi="Times New Roman"/>
          <w:sz w:val="28"/>
          <w:szCs w:val="28"/>
        </w:rPr>
        <w:tab/>
      </w:r>
    </w:p>
    <w:p w:rsidR="000E7E6B" w:rsidRPr="0018669D" w:rsidRDefault="000E7E6B" w:rsidP="0018669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8669D">
        <w:rPr>
          <w:rFonts w:ascii="Times New Roman" w:hAnsi="Times New Roman"/>
          <w:sz w:val="28"/>
          <w:szCs w:val="28"/>
        </w:rPr>
        <w:t xml:space="preserve">Розглянувши програму  фінансової підтримки комунального підприємства «Лубни-водоканал» Лубенської міської ради на 2018-2020 роки, подану </w:t>
      </w:r>
      <w:r>
        <w:rPr>
          <w:rFonts w:ascii="Times New Roman" w:hAnsi="Times New Roman"/>
          <w:sz w:val="28"/>
          <w:szCs w:val="28"/>
        </w:rPr>
        <w:t xml:space="preserve">КП «Лубни-водоканал» </w:t>
      </w:r>
      <w:r w:rsidRPr="0018669D">
        <w:rPr>
          <w:rFonts w:ascii="Times New Roman" w:hAnsi="Times New Roman"/>
          <w:sz w:val="28"/>
          <w:szCs w:val="28"/>
        </w:rPr>
        <w:t xml:space="preserve">, відповідно до Бюджетного кодексу України, </w:t>
      </w:r>
      <w:r w:rsidRPr="0018669D">
        <w:rPr>
          <w:rFonts w:ascii="Times New Roman" w:hAnsi="Times New Roman"/>
          <w:i/>
          <w:sz w:val="28"/>
          <w:szCs w:val="28"/>
        </w:rPr>
        <w:t xml:space="preserve"> </w:t>
      </w:r>
      <w:r w:rsidRPr="0018669D">
        <w:rPr>
          <w:rFonts w:ascii="Times New Roman" w:hAnsi="Times New Roman"/>
          <w:sz w:val="28"/>
          <w:szCs w:val="28"/>
        </w:rPr>
        <w:t>керуючись</w:t>
      </w:r>
      <w:r>
        <w:rPr>
          <w:rFonts w:ascii="Times New Roman" w:hAnsi="Times New Roman"/>
          <w:sz w:val="28"/>
          <w:szCs w:val="28"/>
        </w:rPr>
        <w:t xml:space="preserve">  </w:t>
      </w:r>
      <w:r w:rsidRPr="0018669D">
        <w:rPr>
          <w:rFonts w:ascii="Times New Roman" w:hAnsi="Times New Roman"/>
          <w:sz w:val="28"/>
          <w:szCs w:val="28"/>
        </w:rPr>
        <w:t xml:space="preserve"> ст. 26 Закону України «Про місцеве самоврядування в Україні»,</w:t>
      </w:r>
    </w:p>
    <w:p w:rsidR="000E7E6B" w:rsidRPr="0018669D" w:rsidRDefault="000E7E6B" w:rsidP="0018669D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0E7E6B" w:rsidRPr="0018669D" w:rsidRDefault="000E7E6B" w:rsidP="0018669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8669D">
        <w:rPr>
          <w:rFonts w:ascii="Times New Roman" w:hAnsi="Times New Roman"/>
          <w:b/>
          <w:bCs/>
          <w:sz w:val="28"/>
          <w:szCs w:val="28"/>
        </w:rPr>
        <w:t>міська рада  в и р і ш и л а :</w:t>
      </w:r>
    </w:p>
    <w:p w:rsidR="000E7E6B" w:rsidRPr="0018669D" w:rsidRDefault="000E7E6B" w:rsidP="0018669D">
      <w:pPr>
        <w:spacing w:after="0" w:line="240" w:lineRule="auto"/>
        <w:ind w:firstLine="360"/>
        <w:rPr>
          <w:rFonts w:ascii="Times New Roman" w:hAnsi="Times New Roman"/>
          <w:bCs/>
          <w:sz w:val="28"/>
          <w:szCs w:val="28"/>
        </w:rPr>
      </w:pPr>
    </w:p>
    <w:p w:rsidR="000E7E6B" w:rsidRPr="0018669D" w:rsidRDefault="000E7E6B" w:rsidP="0018669D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8669D">
        <w:rPr>
          <w:rFonts w:ascii="Times New Roman" w:hAnsi="Times New Roman"/>
          <w:sz w:val="28"/>
          <w:szCs w:val="28"/>
        </w:rPr>
        <w:t>1. Затвердити програму фінансової підтримки комунального підприємства «Лубни-водоканал» Лубенської міської ради на 2018-2020 роки (додається).</w:t>
      </w:r>
    </w:p>
    <w:p w:rsidR="000E7E6B" w:rsidRPr="0018669D" w:rsidRDefault="000E7E6B" w:rsidP="0018669D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8669D">
        <w:rPr>
          <w:rFonts w:ascii="Times New Roman" w:hAnsi="Times New Roman"/>
          <w:sz w:val="28"/>
          <w:szCs w:val="28"/>
        </w:rPr>
        <w:t>2.   Фінансовому управлінню виконавчого комітету міської ради (начальник Романенко Т.О.)  при формуванні бюджету передбачити кошти для реалізації програми.</w:t>
      </w:r>
    </w:p>
    <w:p w:rsidR="000E7E6B" w:rsidRPr="0018669D" w:rsidRDefault="000E7E6B" w:rsidP="0018669D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8669D">
        <w:rPr>
          <w:rFonts w:ascii="Times New Roman" w:hAnsi="Times New Roman"/>
          <w:sz w:val="28"/>
          <w:szCs w:val="28"/>
        </w:rPr>
        <w:t>3. Організацію виконання рішення покласти на начальника відділу житлово-комунального господарства та капітального будівництва виконавчого комітету Лубенської міської ради Сосну О.М.</w:t>
      </w:r>
    </w:p>
    <w:p w:rsidR="000E7E6B" w:rsidRPr="0018669D" w:rsidRDefault="000E7E6B" w:rsidP="0018669D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8669D">
        <w:rPr>
          <w:rFonts w:ascii="Times New Roman" w:hAnsi="Times New Roman"/>
          <w:sz w:val="28"/>
          <w:szCs w:val="28"/>
        </w:rPr>
        <w:t>4. Контроль за виконанням рішення покласти на заступника міського голови Діденко О.Г  та постійну  депутатську комісію з питань житлово-комунального господарства, комунальної власності та екології.</w:t>
      </w:r>
    </w:p>
    <w:p w:rsidR="000E7E6B" w:rsidRPr="0018669D" w:rsidRDefault="000E7E6B" w:rsidP="001866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E7E6B" w:rsidRPr="0018669D" w:rsidRDefault="000E7E6B" w:rsidP="001866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E7E6B" w:rsidRPr="0018669D" w:rsidRDefault="000E7E6B" w:rsidP="0018669D">
      <w:pPr>
        <w:pStyle w:val="Heading2"/>
        <w:spacing w:before="0"/>
        <w:rPr>
          <w:rFonts w:ascii="Times New Roman" w:hAnsi="Times New Roman"/>
          <w:bCs w:val="0"/>
          <w:color w:val="auto"/>
          <w:sz w:val="28"/>
          <w:szCs w:val="28"/>
        </w:rPr>
      </w:pPr>
      <w:r w:rsidRPr="0018669D">
        <w:rPr>
          <w:rFonts w:ascii="Times New Roman" w:hAnsi="Times New Roman"/>
          <w:b w:val="0"/>
          <w:color w:val="auto"/>
          <w:sz w:val="28"/>
          <w:szCs w:val="28"/>
        </w:rPr>
        <w:t xml:space="preserve">   </w:t>
      </w:r>
      <w:r w:rsidRPr="0018669D">
        <w:rPr>
          <w:rFonts w:ascii="Times New Roman" w:hAnsi="Times New Roman"/>
          <w:color w:val="auto"/>
          <w:sz w:val="28"/>
          <w:szCs w:val="28"/>
        </w:rPr>
        <w:t xml:space="preserve">Міський голова            </w:t>
      </w:r>
      <w:r w:rsidRPr="0018669D">
        <w:rPr>
          <w:rFonts w:ascii="Times New Roman" w:hAnsi="Times New Roman"/>
          <w:color w:val="auto"/>
          <w:sz w:val="28"/>
          <w:szCs w:val="28"/>
        </w:rPr>
        <w:tab/>
      </w:r>
      <w:r w:rsidRPr="0018669D">
        <w:rPr>
          <w:rFonts w:ascii="Times New Roman" w:hAnsi="Times New Roman"/>
          <w:color w:val="auto"/>
          <w:sz w:val="28"/>
          <w:szCs w:val="28"/>
        </w:rPr>
        <w:tab/>
        <w:t xml:space="preserve">   </w:t>
      </w:r>
      <w:r w:rsidRPr="0018669D">
        <w:rPr>
          <w:rFonts w:ascii="Times New Roman" w:hAnsi="Times New Roman"/>
          <w:color w:val="auto"/>
          <w:sz w:val="28"/>
          <w:szCs w:val="28"/>
        </w:rPr>
        <w:tab/>
      </w:r>
      <w:r w:rsidRPr="0018669D">
        <w:rPr>
          <w:rFonts w:ascii="Times New Roman" w:hAnsi="Times New Roman"/>
          <w:color w:val="auto"/>
          <w:sz w:val="28"/>
          <w:szCs w:val="28"/>
        </w:rPr>
        <w:tab/>
      </w:r>
      <w:r w:rsidRPr="0018669D">
        <w:rPr>
          <w:rFonts w:ascii="Times New Roman" w:hAnsi="Times New Roman"/>
          <w:color w:val="auto"/>
          <w:sz w:val="28"/>
          <w:szCs w:val="28"/>
        </w:rPr>
        <w:tab/>
      </w:r>
      <w:r w:rsidRPr="0018669D">
        <w:rPr>
          <w:rFonts w:ascii="Times New Roman" w:hAnsi="Times New Roman"/>
          <w:color w:val="auto"/>
          <w:sz w:val="28"/>
          <w:szCs w:val="28"/>
        </w:rPr>
        <w:tab/>
        <w:t>О.П. Грицаєнко</w:t>
      </w:r>
    </w:p>
    <w:p w:rsidR="000E7E6B" w:rsidRPr="0018669D" w:rsidRDefault="000E7E6B" w:rsidP="0018669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E7E6B" w:rsidRPr="0018669D" w:rsidRDefault="000E7E6B" w:rsidP="0018669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E7E6B" w:rsidRPr="0018669D" w:rsidRDefault="000E7E6B" w:rsidP="0018669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E7E6B" w:rsidRPr="0018669D" w:rsidRDefault="000E7E6B" w:rsidP="0018669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E7E6B" w:rsidRPr="0018669D" w:rsidRDefault="000E7E6B" w:rsidP="0018669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E7E6B" w:rsidRPr="0018669D" w:rsidRDefault="000E7E6B" w:rsidP="0018669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E7E6B" w:rsidRPr="007148F1" w:rsidRDefault="000E7E6B" w:rsidP="007148F1">
      <w:pPr>
        <w:tabs>
          <w:tab w:val="left" w:pos="-1985"/>
        </w:tabs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0E7E6B" w:rsidRDefault="000E7E6B" w:rsidP="00560784">
      <w:pPr>
        <w:shd w:val="clear" w:color="auto" w:fill="FFFFFF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</w:p>
    <w:sectPr w:rsidR="000E7E6B" w:rsidSect="00C63C91">
      <w:pgSz w:w="11906" w:h="16838"/>
      <w:pgMar w:top="709" w:right="707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7E6B" w:rsidRDefault="000E7E6B" w:rsidP="00B6732D">
      <w:pPr>
        <w:spacing w:after="0" w:line="240" w:lineRule="auto"/>
      </w:pPr>
      <w:r>
        <w:separator/>
      </w:r>
    </w:p>
  </w:endnote>
  <w:endnote w:type="continuationSeparator" w:id="0">
    <w:p w:rsidR="000E7E6B" w:rsidRDefault="000E7E6B" w:rsidP="00B673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7E6B" w:rsidRDefault="000E7E6B" w:rsidP="00B6732D">
      <w:pPr>
        <w:spacing w:after="0" w:line="240" w:lineRule="auto"/>
      </w:pPr>
      <w:r>
        <w:separator/>
      </w:r>
    </w:p>
  </w:footnote>
  <w:footnote w:type="continuationSeparator" w:id="0">
    <w:p w:rsidR="000E7E6B" w:rsidRDefault="000E7E6B" w:rsidP="00B673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857923"/>
    <w:multiLevelType w:val="hybridMultilevel"/>
    <w:tmpl w:val="56A69D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C2E5794"/>
    <w:multiLevelType w:val="hybridMultilevel"/>
    <w:tmpl w:val="3294D81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54B2825"/>
    <w:multiLevelType w:val="hybridMultilevel"/>
    <w:tmpl w:val="533A6146"/>
    <w:lvl w:ilvl="0" w:tplc="B14C4A7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9A0696B"/>
    <w:multiLevelType w:val="hybridMultilevel"/>
    <w:tmpl w:val="58FC5260"/>
    <w:lvl w:ilvl="0" w:tplc="89806BEA">
      <w:start w:val="1"/>
      <w:numFmt w:val="decimal"/>
      <w:lvlText w:val="%1."/>
      <w:lvlJc w:val="left"/>
      <w:pPr>
        <w:ind w:left="1954" w:hanging="1245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B1616"/>
    <w:rsid w:val="00006DEA"/>
    <w:rsid w:val="00053960"/>
    <w:rsid w:val="00082A43"/>
    <w:rsid w:val="000E7E6B"/>
    <w:rsid w:val="000F0A38"/>
    <w:rsid w:val="00144C87"/>
    <w:rsid w:val="001775EB"/>
    <w:rsid w:val="0018669D"/>
    <w:rsid w:val="00197BCA"/>
    <w:rsid w:val="001A3AF1"/>
    <w:rsid w:val="001A75F6"/>
    <w:rsid w:val="001B656A"/>
    <w:rsid w:val="001E000D"/>
    <w:rsid w:val="001F1B2F"/>
    <w:rsid w:val="001F44FF"/>
    <w:rsid w:val="002113CE"/>
    <w:rsid w:val="00214479"/>
    <w:rsid w:val="00257DD8"/>
    <w:rsid w:val="00283427"/>
    <w:rsid w:val="002A7A79"/>
    <w:rsid w:val="002B07DA"/>
    <w:rsid w:val="002C5D19"/>
    <w:rsid w:val="002E46E8"/>
    <w:rsid w:val="003548F7"/>
    <w:rsid w:val="00376E45"/>
    <w:rsid w:val="003C1590"/>
    <w:rsid w:val="003C2E90"/>
    <w:rsid w:val="003C558E"/>
    <w:rsid w:val="003E3B3B"/>
    <w:rsid w:val="003F7018"/>
    <w:rsid w:val="00415239"/>
    <w:rsid w:val="00415DA8"/>
    <w:rsid w:val="0041762A"/>
    <w:rsid w:val="00437749"/>
    <w:rsid w:val="004547EB"/>
    <w:rsid w:val="00471781"/>
    <w:rsid w:val="004912E3"/>
    <w:rsid w:val="00493528"/>
    <w:rsid w:val="004A2015"/>
    <w:rsid w:val="004C2FB4"/>
    <w:rsid w:val="004D128E"/>
    <w:rsid w:val="004E3EDA"/>
    <w:rsid w:val="004F62A5"/>
    <w:rsid w:val="00501BB1"/>
    <w:rsid w:val="005169BF"/>
    <w:rsid w:val="0053024A"/>
    <w:rsid w:val="00555B39"/>
    <w:rsid w:val="00555FEF"/>
    <w:rsid w:val="00560784"/>
    <w:rsid w:val="00564F76"/>
    <w:rsid w:val="0059051A"/>
    <w:rsid w:val="005A33B7"/>
    <w:rsid w:val="005B33A4"/>
    <w:rsid w:val="005D4AD5"/>
    <w:rsid w:val="00673C0D"/>
    <w:rsid w:val="00682549"/>
    <w:rsid w:val="006A0A2C"/>
    <w:rsid w:val="006B1616"/>
    <w:rsid w:val="006D14E8"/>
    <w:rsid w:val="006F527D"/>
    <w:rsid w:val="007148F1"/>
    <w:rsid w:val="0073249B"/>
    <w:rsid w:val="00734ECB"/>
    <w:rsid w:val="00763DF1"/>
    <w:rsid w:val="007663C7"/>
    <w:rsid w:val="007B372E"/>
    <w:rsid w:val="007D5628"/>
    <w:rsid w:val="008066AE"/>
    <w:rsid w:val="00844415"/>
    <w:rsid w:val="00895653"/>
    <w:rsid w:val="008F011E"/>
    <w:rsid w:val="00904831"/>
    <w:rsid w:val="0090664B"/>
    <w:rsid w:val="00920469"/>
    <w:rsid w:val="0093047E"/>
    <w:rsid w:val="009713E3"/>
    <w:rsid w:val="009A1D27"/>
    <w:rsid w:val="00A009A0"/>
    <w:rsid w:val="00A54056"/>
    <w:rsid w:val="00A54229"/>
    <w:rsid w:val="00A62D4E"/>
    <w:rsid w:val="00A723F1"/>
    <w:rsid w:val="00AA2A59"/>
    <w:rsid w:val="00AF2F26"/>
    <w:rsid w:val="00AF3F76"/>
    <w:rsid w:val="00B00510"/>
    <w:rsid w:val="00B3428A"/>
    <w:rsid w:val="00B6732D"/>
    <w:rsid w:val="00B7026D"/>
    <w:rsid w:val="00BD42BD"/>
    <w:rsid w:val="00C02BB4"/>
    <w:rsid w:val="00C24697"/>
    <w:rsid w:val="00C63C91"/>
    <w:rsid w:val="00C74A73"/>
    <w:rsid w:val="00C91B9E"/>
    <w:rsid w:val="00CC71BE"/>
    <w:rsid w:val="00D65698"/>
    <w:rsid w:val="00DD7A50"/>
    <w:rsid w:val="00DE14F4"/>
    <w:rsid w:val="00DE4F8B"/>
    <w:rsid w:val="00DF68EE"/>
    <w:rsid w:val="00E122CC"/>
    <w:rsid w:val="00E25655"/>
    <w:rsid w:val="00E37EC6"/>
    <w:rsid w:val="00E604ED"/>
    <w:rsid w:val="00E6562C"/>
    <w:rsid w:val="00E82213"/>
    <w:rsid w:val="00E84CFF"/>
    <w:rsid w:val="00EA34B5"/>
    <w:rsid w:val="00EB69B7"/>
    <w:rsid w:val="00EC46FF"/>
    <w:rsid w:val="00F07246"/>
    <w:rsid w:val="00F83BE3"/>
    <w:rsid w:val="00FB43C7"/>
    <w:rsid w:val="00FC1F0F"/>
    <w:rsid w:val="00FC2D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7A79"/>
    <w:pPr>
      <w:spacing w:after="200" w:line="276" w:lineRule="auto"/>
    </w:pPr>
    <w:rPr>
      <w:lang w:val="uk-UA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B43C7"/>
    <w:pPr>
      <w:keepNext/>
      <w:keepLines/>
      <w:spacing w:before="480" w:after="0" w:line="240" w:lineRule="auto"/>
      <w:outlineLvl w:val="0"/>
    </w:pPr>
    <w:rPr>
      <w:rFonts w:ascii="Cambria" w:eastAsia="Times New Roman" w:hAnsi="Cambria"/>
      <w:b/>
      <w:bCs/>
      <w:color w:val="365F91"/>
      <w:sz w:val="28"/>
      <w:szCs w:val="28"/>
      <w:lang w:val="ru-RU"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B43C7"/>
    <w:pPr>
      <w:keepNext/>
      <w:keepLines/>
      <w:spacing w:before="200" w:after="0" w:line="240" w:lineRule="auto"/>
      <w:outlineLvl w:val="1"/>
    </w:pPr>
    <w:rPr>
      <w:rFonts w:ascii="Cambria" w:eastAsia="Times New Roman" w:hAnsi="Cambria"/>
      <w:b/>
      <w:bCs/>
      <w:color w:val="4F81BD"/>
      <w:sz w:val="26"/>
      <w:szCs w:val="26"/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B43C7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FB43C7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paragraph" w:styleId="ListParagraph">
    <w:name w:val="List Paragraph"/>
    <w:basedOn w:val="Normal"/>
    <w:uiPriority w:val="99"/>
    <w:qFormat/>
    <w:rsid w:val="002A7A79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rsid w:val="002A7A7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2A7A79"/>
    <w:rPr>
      <w:rFonts w:ascii="Calibri" w:eastAsia="Times New Roman" w:hAnsi="Calibri" w:cs="Times New Roman"/>
      <w:lang w:val="uk-UA"/>
    </w:rPr>
  </w:style>
  <w:style w:type="paragraph" w:styleId="BodyText2">
    <w:name w:val="Body Text 2"/>
    <w:basedOn w:val="Normal"/>
    <w:link w:val="BodyText2Char"/>
    <w:uiPriority w:val="99"/>
    <w:semiHidden/>
    <w:rsid w:val="00FB43C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FB43C7"/>
    <w:rPr>
      <w:rFonts w:ascii="Calibri" w:eastAsia="Times New Roman" w:hAnsi="Calibri" w:cs="Times New Roman"/>
      <w:lang w:val="uk-UA"/>
    </w:rPr>
  </w:style>
  <w:style w:type="paragraph" w:styleId="NoSpacing">
    <w:name w:val="No Spacing"/>
    <w:uiPriority w:val="99"/>
    <w:qFormat/>
    <w:rsid w:val="00FB43C7"/>
    <w:rPr>
      <w:lang w:val="uk-UA" w:eastAsia="en-US"/>
    </w:rPr>
  </w:style>
  <w:style w:type="character" w:styleId="CommentReference">
    <w:name w:val="annotation reference"/>
    <w:basedOn w:val="DefaultParagraphFont"/>
    <w:uiPriority w:val="99"/>
    <w:semiHidden/>
    <w:rsid w:val="00B3428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B3428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B3428A"/>
    <w:rPr>
      <w:rFonts w:ascii="Calibri" w:eastAsia="Times New Roman" w:hAnsi="Calibri" w:cs="Times New Roman"/>
      <w:sz w:val="20"/>
      <w:szCs w:val="20"/>
      <w:lang w:val="uk-U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B3428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B3428A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B342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3428A"/>
    <w:rPr>
      <w:rFonts w:ascii="Segoe UI" w:eastAsia="Times New Roman" w:hAnsi="Segoe UI" w:cs="Segoe UI"/>
      <w:sz w:val="18"/>
      <w:szCs w:val="18"/>
      <w:lang w:val="uk-UA"/>
    </w:rPr>
  </w:style>
  <w:style w:type="table" w:styleId="TableGrid">
    <w:name w:val="Table Grid"/>
    <w:basedOn w:val="TableNormal"/>
    <w:uiPriority w:val="99"/>
    <w:rsid w:val="0041762A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semiHidden/>
    <w:rsid w:val="004D128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4D128E"/>
    <w:rPr>
      <w:rFonts w:ascii="Calibri" w:eastAsia="Times New Roman" w:hAnsi="Calibri" w:cs="Times New Roman"/>
      <w:lang w:val="uk-UA"/>
    </w:rPr>
  </w:style>
  <w:style w:type="paragraph" w:styleId="Title">
    <w:name w:val="Title"/>
    <w:basedOn w:val="Normal"/>
    <w:link w:val="TitleChar"/>
    <w:uiPriority w:val="99"/>
    <w:qFormat/>
    <w:rsid w:val="004D128E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4D128E"/>
    <w:rPr>
      <w:rFonts w:ascii="Times New Roman" w:hAnsi="Times New Roman" w:cs="Times New Roman"/>
      <w:b/>
      <w:sz w:val="20"/>
      <w:szCs w:val="20"/>
      <w:lang w:val="uk-UA" w:eastAsia="ru-RU"/>
    </w:rPr>
  </w:style>
  <w:style w:type="paragraph" w:styleId="Header">
    <w:name w:val="header"/>
    <w:basedOn w:val="Normal"/>
    <w:link w:val="HeaderChar"/>
    <w:uiPriority w:val="99"/>
    <w:semiHidden/>
    <w:rsid w:val="00B673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6732D"/>
    <w:rPr>
      <w:rFonts w:ascii="Calibri" w:eastAsia="Times New Roman" w:hAnsi="Calibri" w:cs="Times New Roman"/>
      <w:lang w:val="uk-UA"/>
    </w:rPr>
  </w:style>
  <w:style w:type="paragraph" w:styleId="Footer">
    <w:name w:val="footer"/>
    <w:basedOn w:val="Normal"/>
    <w:link w:val="FooterChar"/>
    <w:uiPriority w:val="99"/>
    <w:semiHidden/>
    <w:rsid w:val="00B673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6732D"/>
    <w:rPr>
      <w:rFonts w:ascii="Calibri" w:eastAsia="Times New Roman" w:hAnsi="Calibri" w:cs="Times New Roman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55</TotalTime>
  <Pages>1</Pages>
  <Words>196</Words>
  <Characters>1123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RADA1</cp:lastModifiedBy>
  <cp:revision>11</cp:revision>
  <cp:lastPrinted>2017-11-03T09:44:00Z</cp:lastPrinted>
  <dcterms:created xsi:type="dcterms:W3CDTF">2017-11-02T13:14:00Z</dcterms:created>
  <dcterms:modified xsi:type="dcterms:W3CDTF">2017-11-08T14:27:00Z</dcterms:modified>
</cp:coreProperties>
</file>